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A8A31" w14:textId="77777777" w:rsidR="001E58A9" w:rsidRDefault="001E58A9" w:rsidP="001E58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ISIS D’ESTE CARACCIOLO</w:t>
      </w:r>
    </w:p>
    <w:p w14:paraId="2B84585D" w14:textId="77777777" w:rsidR="001E58A9" w:rsidRDefault="001E58A9" w:rsidP="001E58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VIA GIACOMO SAVARESE,60</w:t>
      </w:r>
    </w:p>
    <w:p w14:paraId="0F3EA41B" w14:textId="77777777" w:rsidR="001E58A9" w:rsidRDefault="001E58A9" w:rsidP="001E58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NAPOLI</w:t>
      </w:r>
    </w:p>
    <w:p w14:paraId="712A5BC0" w14:textId="77777777" w:rsidR="001E58A9" w:rsidRDefault="001E58A9" w:rsidP="001E58A9">
      <w:pPr>
        <w:jc w:val="center"/>
        <w:rPr>
          <w:b/>
          <w:bCs/>
          <w:sz w:val="24"/>
          <w:szCs w:val="24"/>
        </w:rPr>
      </w:pPr>
    </w:p>
    <w:p w14:paraId="010EBA95" w14:textId="41E75B87" w:rsidR="001E58A9" w:rsidRDefault="001E58A9" w:rsidP="001E58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TRACC</w:t>
      </w:r>
      <w:r w:rsidR="008B7F98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 xml:space="preserve"> PER LA REDAZIONE DELL’ELABORATO DI INDIRIZZO PER L’ESAME DI MATURITA’</w:t>
      </w:r>
    </w:p>
    <w:p w14:paraId="2D1893E9" w14:textId="77777777" w:rsidR="001E58A9" w:rsidRDefault="001E58A9" w:rsidP="001E58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A.S. 2019/2020</w:t>
      </w:r>
    </w:p>
    <w:p w14:paraId="22EF2AD0" w14:textId="77777777" w:rsidR="001E58A9" w:rsidRDefault="001E58A9" w:rsidP="001E58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CLASSE V SEZ. Q ARTICOLAZIONE: ACCOGLIENZA TURISTICA</w:t>
      </w:r>
    </w:p>
    <w:p w14:paraId="460DBA4B" w14:textId="77777777" w:rsidR="001E58A9" w:rsidRDefault="001E58A9" w:rsidP="001E58A9">
      <w:pPr>
        <w:jc w:val="center"/>
        <w:rPr>
          <w:b/>
          <w:bCs/>
          <w:sz w:val="24"/>
          <w:szCs w:val="24"/>
        </w:rPr>
      </w:pPr>
    </w:p>
    <w:p w14:paraId="17B0B779" w14:textId="77777777" w:rsidR="001E58A9" w:rsidRPr="00C8256C" w:rsidRDefault="001E58A9" w:rsidP="001E58A9">
      <w:pPr>
        <w:pStyle w:val="Paragrafoelenco"/>
        <w:numPr>
          <w:ilvl w:val="0"/>
          <w:numId w:val="1"/>
        </w:numPr>
        <w:rPr>
          <w:b/>
          <w:bCs/>
          <w:sz w:val="24"/>
          <w:szCs w:val="24"/>
        </w:rPr>
      </w:pPr>
      <w:r>
        <w:t xml:space="preserve"> Il candidato utilizzando le conoscenze acquisite nel corso degli studi o attraverso le sue esperienze, nonché le competenze tecnico - professionali conseguite, supponga di doversi occupare del rilancio turistico della sua città, in seguito all’emergenza </w:t>
      </w:r>
      <w:proofErr w:type="spellStart"/>
      <w:r>
        <w:t>Covid</w:t>
      </w:r>
      <w:proofErr w:type="spellEnd"/>
      <w:r>
        <w:t>. Spieghi cosa s’intende per marketing integrato e quali strumenti fornisce per la valorizzazione e promozione turistica del territorio. In particolare:</w:t>
      </w:r>
    </w:p>
    <w:p w14:paraId="717B69D5" w14:textId="77777777" w:rsidR="001E58A9" w:rsidRPr="00C8256C" w:rsidRDefault="001E58A9" w:rsidP="001E58A9">
      <w:pPr>
        <w:pStyle w:val="Paragrafoelenco"/>
        <w:numPr>
          <w:ilvl w:val="0"/>
          <w:numId w:val="2"/>
        </w:numPr>
        <w:rPr>
          <w:b/>
          <w:bCs/>
          <w:sz w:val="24"/>
          <w:szCs w:val="24"/>
        </w:rPr>
      </w:pPr>
      <w:r>
        <w:t xml:space="preserve">spieghi cosa si intende per “strategia di marketing”; </w:t>
      </w:r>
    </w:p>
    <w:p w14:paraId="2697F828" w14:textId="77777777" w:rsidR="001E58A9" w:rsidRPr="00C8256C" w:rsidRDefault="001E58A9" w:rsidP="001E58A9">
      <w:pPr>
        <w:pStyle w:val="Paragrafoelenco"/>
        <w:numPr>
          <w:ilvl w:val="0"/>
          <w:numId w:val="2"/>
        </w:numPr>
        <w:rPr>
          <w:b/>
          <w:bCs/>
          <w:sz w:val="24"/>
          <w:szCs w:val="24"/>
        </w:rPr>
      </w:pPr>
      <w:r>
        <w:t xml:space="preserve"> evidenzi le differenze tra “macro-marketing” e “micro-marketing”;</w:t>
      </w:r>
    </w:p>
    <w:p w14:paraId="2F17E00A" w14:textId="4262DBC2" w:rsidR="001E58A9" w:rsidRPr="008B7F98" w:rsidRDefault="001E58A9" w:rsidP="001E58A9">
      <w:pPr>
        <w:pStyle w:val="Paragrafoelenco"/>
        <w:numPr>
          <w:ilvl w:val="0"/>
          <w:numId w:val="2"/>
        </w:numPr>
        <w:rPr>
          <w:b/>
          <w:bCs/>
          <w:sz w:val="24"/>
          <w:szCs w:val="24"/>
        </w:rPr>
      </w:pPr>
      <w:r>
        <w:t>esponga una breve trattazione del “marketing integrato territoriale”, al fine di rendere più attrattivo il territorio e i suoi prodotti tipici, evidenziando il potenziale di “leva” per lo sviluppo e rilancio del nostro Paese.</w:t>
      </w:r>
    </w:p>
    <w:p w14:paraId="65957F6F" w14:textId="77777777" w:rsidR="008B7F98" w:rsidRPr="008B7F98" w:rsidRDefault="008B7F98" w:rsidP="008B7F98">
      <w:pPr>
        <w:rPr>
          <w:b/>
          <w:bCs/>
          <w:sz w:val="24"/>
          <w:szCs w:val="24"/>
        </w:rPr>
      </w:pPr>
    </w:p>
    <w:p w14:paraId="4C610DFF" w14:textId="77777777" w:rsidR="008B7F98" w:rsidRPr="008B7F98" w:rsidRDefault="008B7F98" w:rsidP="008B7F98">
      <w:pPr>
        <w:pStyle w:val="Paragrafoelenco"/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 w:rsidRPr="008B7F98">
        <w:rPr>
          <w:sz w:val="24"/>
          <w:szCs w:val="24"/>
        </w:rPr>
        <w:t xml:space="preserve">Le tendenze attuali del mercato turistico, risentono degli effetti negativi dell’emergenza </w:t>
      </w:r>
      <w:proofErr w:type="spellStart"/>
      <w:r w:rsidRPr="008B7F98">
        <w:rPr>
          <w:sz w:val="24"/>
          <w:szCs w:val="24"/>
        </w:rPr>
        <w:t>Covid</w:t>
      </w:r>
      <w:proofErr w:type="spellEnd"/>
      <w:r w:rsidRPr="008B7F98">
        <w:rPr>
          <w:sz w:val="24"/>
          <w:szCs w:val="24"/>
        </w:rPr>
        <w:t xml:space="preserve">, che ha però ha avuto il merito di far riscoprire il valore della sostenibilità e l’importanza della salvaguardia del pianeta. </w:t>
      </w:r>
    </w:p>
    <w:p w14:paraId="10883ACA" w14:textId="3299ABD0" w:rsidR="008B7F98" w:rsidRPr="008B7F98" w:rsidRDefault="008B7F98" w:rsidP="008B7F98">
      <w:pPr>
        <w:pStyle w:val="Paragrafoelenco"/>
        <w:spacing w:after="0" w:line="240" w:lineRule="auto"/>
        <w:rPr>
          <w:b/>
          <w:bCs/>
          <w:sz w:val="24"/>
          <w:szCs w:val="24"/>
        </w:rPr>
      </w:pPr>
      <w:r w:rsidRPr="008B7F98">
        <w:rPr>
          <w:sz w:val="24"/>
          <w:szCs w:val="24"/>
        </w:rPr>
        <w:t xml:space="preserve">Il candidato spieghi il concetto di turismo sostenibile e responsabile, con riferimenti o </w:t>
      </w:r>
      <w:r w:rsidRPr="008B7F98">
        <w:rPr>
          <w:sz w:val="24"/>
          <w:szCs w:val="24"/>
        </w:rPr>
        <w:t xml:space="preserve">               </w:t>
      </w:r>
      <w:r w:rsidRPr="008B7F98">
        <w:rPr>
          <w:sz w:val="24"/>
          <w:szCs w:val="24"/>
        </w:rPr>
        <w:t>analizzando casi reali che dimostrino gli effetti negativi del turismo. Proponga soluzioni innovative e sostenibili per il rilancio del settore turistico e la riqualificazione dell’offerta turistica del territorio e delle strutture ricettive, anche attraverso le specifiche certificazioni e la valorizzazione del patrimonio enogastronomico locale.</w:t>
      </w:r>
    </w:p>
    <w:p w14:paraId="41FA9A60" w14:textId="77777777" w:rsidR="001E58A9" w:rsidRDefault="001E58A9" w:rsidP="001E58A9">
      <w:pPr>
        <w:rPr>
          <w:rFonts w:cs="Calibri"/>
          <w:b/>
          <w:bCs/>
          <w:sz w:val="24"/>
          <w:szCs w:val="24"/>
        </w:rPr>
      </w:pPr>
    </w:p>
    <w:p w14:paraId="46013E4D" w14:textId="77777777" w:rsidR="001E58A9" w:rsidRDefault="001E58A9" w:rsidP="001E58A9">
      <w:pPr>
        <w:rPr>
          <w:rFonts w:cs="Calibri"/>
          <w:b/>
          <w:bCs/>
          <w:sz w:val="24"/>
          <w:szCs w:val="24"/>
        </w:rPr>
      </w:pPr>
    </w:p>
    <w:p w14:paraId="38BFD941" w14:textId="77777777" w:rsidR="001E58A9" w:rsidRDefault="001E58A9" w:rsidP="001E58A9">
      <w:pPr>
        <w:rPr>
          <w:rFonts w:cs="Calibri"/>
          <w:b/>
          <w:bCs/>
          <w:sz w:val="24"/>
          <w:szCs w:val="24"/>
        </w:rPr>
      </w:pPr>
    </w:p>
    <w:p w14:paraId="32FE5ED1" w14:textId="77777777" w:rsidR="001E58A9" w:rsidRDefault="001E58A9" w:rsidP="001E58A9">
      <w:pPr>
        <w:rPr>
          <w:rFonts w:cs="Calibri"/>
          <w:sz w:val="24"/>
          <w:szCs w:val="24"/>
        </w:rPr>
      </w:pPr>
      <w:r w:rsidRPr="006C1E4B">
        <w:rPr>
          <w:rFonts w:cs="Calibri"/>
          <w:sz w:val="24"/>
          <w:szCs w:val="24"/>
        </w:rPr>
        <w:t>26/05/2020</w:t>
      </w:r>
      <w:r>
        <w:rPr>
          <w:rFonts w:cs="Calibri"/>
          <w:sz w:val="24"/>
          <w:szCs w:val="24"/>
        </w:rPr>
        <w:t xml:space="preserve">                                                                                                           I docenti di indirizzo</w:t>
      </w:r>
    </w:p>
    <w:p w14:paraId="63884759" w14:textId="77777777" w:rsidR="001E58A9" w:rsidRDefault="001E58A9" w:rsidP="001E58A9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Prof.ssa Fiorillo Annunziata</w:t>
      </w:r>
    </w:p>
    <w:p w14:paraId="7E260FD9" w14:textId="77777777" w:rsidR="001E58A9" w:rsidRPr="006C1E4B" w:rsidRDefault="001E58A9" w:rsidP="001E58A9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Prof.ssa Rendina Anna</w:t>
      </w:r>
    </w:p>
    <w:p w14:paraId="3FCD7380" w14:textId="6E06BE16" w:rsidR="00DF2F19" w:rsidRPr="001E58A9" w:rsidRDefault="00DF2F19" w:rsidP="001E58A9">
      <w:pPr>
        <w:rPr>
          <w:rFonts w:cs="Calibri"/>
          <w:b/>
          <w:bCs/>
          <w:sz w:val="24"/>
          <w:szCs w:val="24"/>
        </w:rPr>
      </w:pPr>
    </w:p>
    <w:sectPr w:rsidR="00DF2F19" w:rsidRPr="001E58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DD0F62"/>
    <w:multiLevelType w:val="hybridMultilevel"/>
    <w:tmpl w:val="499EBCEA"/>
    <w:lvl w:ilvl="0" w:tplc="50FC4C36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C4E2E97"/>
    <w:multiLevelType w:val="hybridMultilevel"/>
    <w:tmpl w:val="8DCC4166"/>
    <w:lvl w:ilvl="0" w:tplc="41D0541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037CB"/>
    <w:multiLevelType w:val="hybridMultilevel"/>
    <w:tmpl w:val="F3242C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AFD"/>
    <w:rsid w:val="001E58A9"/>
    <w:rsid w:val="00390270"/>
    <w:rsid w:val="00497449"/>
    <w:rsid w:val="00557AFD"/>
    <w:rsid w:val="00651791"/>
    <w:rsid w:val="008B1DE2"/>
    <w:rsid w:val="008B7F98"/>
    <w:rsid w:val="00BB24EE"/>
    <w:rsid w:val="00BB277E"/>
    <w:rsid w:val="00C8256C"/>
    <w:rsid w:val="00C879AE"/>
    <w:rsid w:val="00D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98676"/>
  <w15:chartTrackingRefBased/>
  <w15:docId w15:val="{ACB87A41-9FBD-431D-A1B1-0D9DAEFD0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B2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\Documents\Anna\Anna%20lavoro\Fontanelle%202019%202020\Coordinamento%20V\Maturit&#224;%202020\Proposte%20elaborato%20d'indirizz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Proposte elaborato d'indirizzo</Template>
  <TotalTime>5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2020-05-26T08:55:00Z</dcterms:created>
  <dcterms:modified xsi:type="dcterms:W3CDTF">2020-05-28T17:52:00Z</dcterms:modified>
</cp:coreProperties>
</file>